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5BF591AA" w:rsidR="00B66F32" w:rsidRPr="002A201C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2A201C">
        <w:t>Nákup</w:t>
      </w:r>
      <w:r w:rsidR="002A201C" w:rsidRPr="002A201C">
        <w:t xml:space="preserve"> </w:t>
      </w:r>
      <w:r w:rsidR="00874880">
        <w:t xml:space="preserve">strojů </w:t>
      </w:r>
      <w:r w:rsidRPr="002A201C">
        <w:t>pro zajištění provozuschopnosti železniční infrastruktury zadavatele.</w:t>
      </w:r>
    </w:p>
    <w:p w14:paraId="7FFE90FB" w14:textId="3D4CC6A4" w:rsidR="00B66F32" w:rsidRPr="002A201C" w:rsidRDefault="00B66F32" w:rsidP="00B66F32">
      <w:pPr>
        <w:pStyle w:val="Odstavecseseznamem"/>
        <w:numPr>
          <w:ilvl w:val="0"/>
          <w:numId w:val="36"/>
        </w:numPr>
        <w:jc w:val="both"/>
      </w:pPr>
      <w:r w:rsidRPr="002A201C">
        <w:t xml:space="preserve">Veškeré </w:t>
      </w:r>
      <w:r w:rsidR="00874880" w:rsidRPr="00874880">
        <w:t>stroje</w:t>
      </w:r>
      <w:r w:rsidRPr="002A201C">
        <w:t xml:space="preserve"> požaduje zadavatel zakázky nové a nepoužité. Přípustná není nabídka použitého, případně „předváděcího“ zařízení;</w:t>
      </w:r>
    </w:p>
    <w:p w14:paraId="5CFEF7AD" w14:textId="27C249DA" w:rsidR="00B66F32" w:rsidRPr="00A074E1" w:rsidRDefault="00B66F32" w:rsidP="00874880">
      <w:pPr>
        <w:pStyle w:val="Odstavecseseznamem"/>
        <w:numPr>
          <w:ilvl w:val="0"/>
          <w:numId w:val="36"/>
        </w:numPr>
        <w:jc w:val="both"/>
      </w:pPr>
      <w:r>
        <w:t xml:space="preserve">Místo dodání: </w:t>
      </w:r>
      <w:r w:rsidR="002A201C">
        <w:t>OŘ SEE Praha, Husitská 24, 130 00 Praha 3</w:t>
      </w: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738F9961" w:rsidR="00B66F32" w:rsidRPr="002A201C" w:rsidRDefault="00B66F32" w:rsidP="00B66F32">
      <w:pPr>
        <w:pStyle w:val="Odstavecseseznamem"/>
        <w:numPr>
          <w:ilvl w:val="0"/>
          <w:numId w:val="35"/>
        </w:numPr>
        <w:jc w:val="both"/>
      </w:pPr>
      <w:r w:rsidRPr="002A201C">
        <w:t xml:space="preserve">1x </w:t>
      </w:r>
      <w:r w:rsidR="002A201C" w:rsidRPr="002A201C">
        <w:t>–</w:t>
      </w:r>
      <w:r w:rsidRPr="002A201C">
        <w:t xml:space="preserve"> </w:t>
      </w:r>
      <w:r w:rsidR="00874880" w:rsidRPr="001F1A62">
        <w:t>Klo</w:t>
      </w:r>
      <w:r w:rsidR="00874880">
        <w:t>u</w:t>
      </w:r>
      <w:r w:rsidR="00874880" w:rsidRPr="001F1A62">
        <w:t>bov</w:t>
      </w:r>
      <w:r w:rsidR="00874880">
        <w:t>ě</w:t>
      </w:r>
      <w:r w:rsidR="00874880" w:rsidRPr="001F1A62">
        <w:t xml:space="preserve">-teleskopická </w:t>
      </w:r>
      <w:r w:rsidR="00874880">
        <w:t xml:space="preserve">pracovní </w:t>
      </w:r>
      <w:r w:rsidR="00874880" w:rsidRPr="001F1A62">
        <w:t>plošina</w:t>
      </w:r>
      <w:r w:rsidR="00720B18">
        <w:t xml:space="preserve"> na vozidle </w:t>
      </w:r>
      <w:r w:rsidR="001254B9" w:rsidRPr="009B07BA">
        <w:rPr>
          <w:rFonts w:cs="Arial"/>
          <w:noProof/>
        </w:rPr>
        <w:t xml:space="preserve">s pohonem 4x4 </w:t>
      </w:r>
      <w:r w:rsidR="00F17C93" w:rsidRPr="00F17C93">
        <w:t>do 3,5t s pracovním košem o minimální pracovní výšce 13</w:t>
      </w:r>
      <w:r w:rsidR="00C11F1B">
        <w:t xml:space="preserve"> </w:t>
      </w:r>
      <w:r w:rsidR="00F17C93" w:rsidRPr="00F17C93">
        <w:t>m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7409DA4B" w14:textId="551C93BC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ED49AC">
        <w:t>Dodací list</w:t>
      </w:r>
      <w:r>
        <w:t>/</w:t>
      </w:r>
      <w:r w:rsidRPr="005946C4">
        <w:rPr>
          <w:color w:val="000000" w:themeColor="text1"/>
        </w:rPr>
        <w:t>předávací protokol stroje;</w:t>
      </w:r>
    </w:p>
    <w:p w14:paraId="39085FCA" w14:textId="445C84E3" w:rsid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>Prohlášení o shodě dodaného stroje;</w:t>
      </w:r>
    </w:p>
    <w:p w14:paraId="231018C0" w14:textId="5C3C1CAA" w:rsidR="001C04C3" w:rsidRDefault="001C04C3" w:rsidP="001C04C3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>
        <w:rPr>
          <w:color w:val="000000" w:themeColor="text1"/>
        </w:rPr>
        <w:t>Průkaz způsobilosti;</w:t>
      </w:r>
    </w:p>
    <w:p w14:paraId="3B923738" w14:textId="09249208" w:rsidR="001C04C3" w:rsidRDefault="001C04C3" w:rsidP="001C04C3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>
        <w:rPr>
          <w:color w:val="000000" w:themeColor="text1"/>
        </w:rPr>
        <w:t>Deník zdvihacího zařízení;</w:t>
      </w:r>
    </w:p>
    <w:p w14:paraId="70485C76" w14:textId="7F4C0FD3" w:rsidR="001C04C3" w:rsidRPr="001C04C3" w:rsidRDefault="001C04C3" w:rsidP="001C04C3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>
        <w:rPr>
          <w:color w:val="000000" w:themeColor="text1"/>
        </w:rPr>
        <w:t>Revizní zpráva elektro;</w:t>
      </w:r>
    </w:p>
    <w:p w14:paraId="114F9BA2" w14:textId="2C62E064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>Návod k obsluze a údržbě ke stroje včetně příslušenství v Českém jazyce;</w:t>
      </w:r>
    </w:p>
    <w:p w14:paraId="361241C3" w14:textId="684733B1" w:rsidR="005946C4" w:rsidRDefault="005946C4" w:rsidP="005946C4">
      <w:pPr>
        <w:pStyle w:val="Odstavecseseznamem"/>
        <w:numPr>
          <w:ilvl w:val="0"/>
          <w:numId w:val="37"/>
        </w:numPr>
      </w:pPr>
      <w:r w:rsidRPr="005946C4">
        <w:rPr>
          <w:color w:val="000000" w:themeColor="text1"/>
        </w:rPr>
        <w:t xml:space="preserve">Zaškolení obsluhy pro bezpečnou obsluhu a údržbu stroje u objednatele v místě </w:t>
      </w:r>
      <w:r>
        <w:t>dodání</w:t>
      </w:r>
      <w:r w:rsidRPr="00ED49AC">
        <w:t>;</w:t>
      </w:r>
    </w:p>
    <w:p w14:paraId="75719A3F" w14:textId="6B82514C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rFonts w:eastAsia="Times New Roman" w:cs="Times New Roman"/>
          <w:color w:val="000000" w:themeColor="text1"/>
          <w:lang w:eastAsia="cs-CZ"/>
        </w:rPr>
        <w:t>Provádění předepsaných servisních úkonů po dobu záruční lhůty,</w:t>
      </w:r>
      <w:r w:rsidR="006D57F1" w:rsidRPr="00AF2069">
        <w:rPr>
          <w:color w:val="000000" w:themeColor="text1"/>
        </w:rPr>
        <w:t xml:space="preserve"> </w:t>
      </w:r>
      <w:r w:rsidRPr="005946C4">
        <w:rPr>
          <w:rFonts w:eastAsia="Times New Roman" w:cs="Times New Roman"/>
          <w:color w:val="000000" w:themeColor="text1"/>
          <w:lang w:eastAsia="cs-CZ"/>
        </w:rPr>
        <w:t>dodavatelem v ceně stroje a v intervalech předepsaných výrobcem na základě jeho servisního plánu obsahující výměny provozních kapalin a filtrů (olejových náplní motoru včetně filtrů, olejových náplní hydraulických systémů a okruhů včetně jejich filtrů, výměny filtrů vzduchových a likvidaci odpadu v souladu se zákonem 541/2020 Sb. a jeho pozdějším znění, seřízení pracovních částí stroje zaručujících bezpečnost obsluhy a stroje). Požadavek se nevztahuje na části podléhající běžnému opotřebení, vnějších pryžových částí, běžné údržby, doplňování PHM, nádrže AD-Blue, nebo údržby filtru pevných částic;</w:t>
      </w:r>
    </w:p>
    <w:p w14:paraId="22375CDF" w14:textId="77777777" w:rsidR="005946C4" w:rsidRPr="000C3352" w:rsidRDefault="005946C4" w:rsidP="005946C4">
      <w:pPr>
        <w:pStyle w:val="Odstavecseseznamem"/>
        <w:numPr>
          <w:ilvl w:val="0"/>
          <w:numId w:val="37"/>
        </w:numPr>
      </w:pPr>
      <w:r w:rsidRPr="000C3352">
        <w:t>Záruční list;</w:t>
      </w:r>
    </w:p>
    <w:p w14:paraId="40F2A5C3" w14:textId="77777777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>Servisní knížka;</w:t>
      </w:r>
    </w:p>
    <w:p w14:paraId="37CE0002" w14:textId="77777777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>COC list, případně jiný doklad pro provoz stroje na pozemních komunikacích;</w:t>
      </w:r>
    </w:p>
    <w:p w14:paraId="74E32238" w14:textId="77777777" w:rsidR="005946C4" w:rsidRPr="005946C4" w:rsidRDefault="005946C4" w:rsidP="005946C4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Náklady na dopravu servisního technika v případě využití služeb mimozáručního servisu nese zadavatel;</w:t>
      </w:r>
    </w:p>
    <w:p w14:paraId="48A4A1D9" w14:textId="45212072" w:rsidR="005946C4" w:rsidRPr="00CC76E3" w:rsidRDefault="005946C4" w:rsidP="00CC76E3">
      <w:pPr>
        <w:pStyle w:val="Odstavecseseznamem"/>
        <w:numPr>
          <w:ilvl w:val="0"/>
          <w:numId w:val="37"/>
        </w:numPr>
        <w:jc w:val="both"/>
        <w:rPr>
          <w:rFonts w:cs="Verdana"/>
          <w:color w:val="000000" w:themeColor="text1"/>
        </w:rPr>
      </w:pPr>
      <w:r w:rsidRPr="00CC76E3">
        <w:rPr>
          <w:color w:val="000000" w:themeColor="text1"/>
        </w:rPr>
        <w:t>Servisní středisko v dosahu max. 50 km od sídla provozního střediska</w:t>
      </w:r>
      <w:r w:rsidRPr="00CC76E3">
        <w:rPr>
          <w:color w:val="000000" w:themeColor="text1"/>
        </w:rPr>
        <w:br/>
      </w:r>
      <w:r w:rsidR="00CC76E3" w:rsidRPr="00CC76E3">
        <w:rPr>
          <w:rFonts w:cs="Verdana"/>
          <w:color w:val="000000" w:themeColor="text1"/>
        </w:rPr>
        <w:t>Nymburk , Petra Bezruče, parkoviště SŽ  GPS 50°11'33.495"N, 15°2'51.359"E;</w:t>
      </w:r>
    </w:p>
    <w:p w14:paraId="6EE1E40F" w14:textId="77777777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>Dodavatel uvede v nabídce (v níže připojené tabulce této přílohy) adresy a kontaktní údaje servisního/servisních střediska/středisek</w:t>
      </w:r>
    </w:p>
    <w:p w14:paraId="6AF718AB" w14:textId="0A82F9E3" w:rsidR="005946C4" w:rsidRDefault="005946C4" w:rsidP="005946C4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Záruka na jakost</w:t>
      </w:r>
      <w:r w:rsidR="00217FF7">
        <w:rPr>
          <w:color w:val="000000" w:themeColor="text1"/>
        </w:rPr>
        <w:t xml:space="preserve"> nástavby</w:t>
      </w:r>
      <w:r w:rsidRPr="005946C4">
        <w:rPr>
          <w:color w:val="000000" w:themeColor="text1"/>
        </w:rPr>
        <w:t xml:space="preserve"> po dobu </w:t>
      </w:r>
      <w:r w:rsidRPr="00D045B2">
        <w:rPr>
          <w:color w:val="000000" w:themeColor="text1"/>
        </w:rPr>
        <w:t xml:space="preserve">minimálně </w:t>
      </w:r>
      <w:r w:rsidR="00D75ADC" w:rsidRPr="00D045B2">
        <w:rPr>
          <w:color w:val="000000" w:themeColor="text1"/>
        </w:rPr>
        <w:t>24</w:t>
      </w:r>
      <w:r w:rsidRPr="00D045B2">
        <w:rPr>
          <w:color w:val="000000" w:themeColor="text1"/>
        </w:rPr>
        <w:t xml:space="preserve"> měsíců/2.000 MTH</w:t>
      </w:r>
    </w:p>
    <w:p w14:paraId="43556EF9" w14:textId="238CA0EC" w:rsidR="00AF2069" w:rsidRDefault="00AF2069" w:rsidP="00AF2069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Záruka na jakost</w:t>
      </w:r>
      <w:r>
        <w:rPr>
          <w:color w:val="000000" w:themeColor="text1"/>
        </w:rPr>
        <w:t xml:space="preserve"> na vozidlo</w:t>
      </w:r>
      <w:r w:rsidRPr="005946C4">
        <w:rPr>
          <w:color w:val="000000" w:themeColor="text1"/>
        </w:rPr>
        <w:t xml:space="preserve"> po dobu minimálně </w:t>
      </w:r>
      <w:r w:rsidRPr="00AF2069">
        <w:rPr>
          <w:color w:val="000000" w:themeColor="text1"/>
        </w:rPr>
        <w:t>48 měsíců/200 000 km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4991EBBF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(typ) výrobku</w:t>
      </w:r>
      <w:r w:rsidRPr="006D7701">
        <w:rPr>
          <w:b/>
          <w:bCs/>
          <w:color w:val="000000" w:themeColor="text1"/>
        </w:rPr>
        <w:t>/</w:t>
      </w:r>
      <w:r w:rsidR="006D7701" w:rsidRPr="006D7701">
        <w:rPr>
          <w:b/>
          <w:bCs/>
          <w:color w:val="000000" w:themeColor="text1"/>
        </w:rPr>
        <w:t xml:space="preserve"> stroje</w:t>
      </w:r>
      <w:r w:rsidRPr="006D7701">
        <w:rPr>
          <w:color w:val="000000" w:themeColor="text1"/>
        </w:rPr>
        <w:t>;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lastRenderedPageBreak/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3E5902DD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stroje (viz oddíl 2 Specifikace strojů) musí model (typ) stroje být totožný pro všechny požadované kusy. </w:t>
      </w:r>
    </w:p>
    <w:p w14:paraId="17A7F509" w14:textId="15E9E8EF" w:rsidR="005016DA" w:rsidRPr="006E07EE" w:rsidRDefault="00F27B3D" w:rsidP="006E07EE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403"/>
        <w:gridCol w:w="3145"/>
        <w:gridCol w:w="2898"/>
      </w:tblGrid>
      <w:tr w:rsidR="005016DA" w14:paraId="392CAB0E" w14:textId="77777777" w:rsidTr="00FD5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403" w:type="dxa"/>
            <w:tcBorders>
              <w:bottom w:val="none" w:sz="0" w:space="0" w:color="auto"/>
              <w:right w:val="none" w:sz="0" w:space="0" w:color="auto"/>
            </w:tcBorders>
          </w:tcPr>
          <w:p w14:paraId="77CF573A" w14:textId="05F6888C" w:rsidR="00FD5784" w:rsidRDefault="00FD5784" w:rsidP="00FD5784">
            <w:pPr>
              <w:rPr>
                <w:b w:val="0"/>
                <w:bCs w:val="0"/>
              </w:rPr>
            </w:pPr>
            <w:r w:rsidRPr="00502926">
              <w:lastRenderedPageBreak/>
              <w:t>Název</w:t>
            </w:r>
            <w:r>
              <w:t xml:space="preserve"> </w:t>
            </w:r>
            <w:r w:rsidRPr="00502926">
              <w:t>strojů/zařízení</w:t>
            </w:r>
            <w:r>
              <w:t>/výrobků</w:t>
            </w:r>
          </w:p>
          <w:p w14:paraId="410C2583" w14:textId="1AA933A0" w:rsidR="005016DA" w:rsidRDefault="00036E6C" w:rsidP="0044732E">
            <w:r w:rsidRPr="00036E6C">
              <w:t>Auto plošina</w:t>
            </w:r>
            <w:r w:rsidR="00F243A4">
              <w:t xml:space="preserve"> 4x4</w:t>
            </w:r>
            <w:r w:rsidRPr="00036E6C">
              <w:t xml:space="preserve"> do 3500</w:t>
            </w:r>
            <w:r w:rsidR="00237C67">
              <w:t xml:space="preserve"> </w:t>
            </w:r>
            <w:r w:rsidRPr="00036E6C">
              <w:t>kg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none" w:sz="0" w:space="0" w:color="auto"/>
              <w:right w:val="none" w:sz="0" w:space="0" w:color="auto"/>
            </w:tcBorders>
          </w:tcPr>
          <w:p w14:paraId="0A07EDEE" w14:textId="77777777" w:rsidR="005016DA" w:rsidRDefault="005016DA" w:rsidP="0044732E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6D3F870B" w14:textId="77777777" w:rsidR="005016DA" w:rsidRDefault="005016DA" w:rsidP="004473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>
              <w:t>/výrobku (vloží účastník hodnoty stroje/zařízení/výrobku)</w:t>
            </w:r>
          </w:p>
        </w:tc>
      </w:tr>
      <w:tr w:rsidR="005016DA" w14:paraId="34C3E949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shd w:val="clear" w:color="auto" w:fill="92D050"/>
          </w:tcPr>
          <w:p w14:paraId="01AB0DE2" w14:textId="563A09E1" w:rsidR="005016DA" w:rsidRPr="00502926" w:rsidRDefault="005016DA" w:rsidP="0044732E">
            <w:pPr>
              <w:spacing w:before="120" w:after="120"/>
            </w:pPr>
            <w:r>
              <w:t>Nabízený stroj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shd w:val="clear" w:color="auto" w:fill="92D050"/>
          </w:tcPr>
          <w:p w14:paraId="1A4049C1" w14:textId="77777777" w:rsidR="005016DA" w:rsidRDefault="005016DA" w:rsidP="0044732E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2F5A42DD" w14:textId="77777777" w:rsidR="005016DA" w:rsidRDefault="005016DA" w:rsidP="0044732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705016" w14:paraId="50949548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</w:tcPr>
          <w:p w14:paraId="5AD9568E" w14:textId="1D09BE25" w:rsidR="00705016" w:rsidRPr="00502926" w:rsidRDefault="00705016" w:rsidP="0044732E">
            <w:pPr>
              <w:rPr>
                <w:b w:val="0"/>
                <w:bCs w:val="0"/>
              </w:rPr>
            </w:pPr>
            <w:r w:rsidRPr="00036E6C">
              <w:rPr>
                <w:b w:val="0"/>
                <w:bCs w:val="0"/>
              </w:rPr>
              <w:t>Kloubově-teleskopická pracovní plošina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5EDA78E6" w14:textId="11D62C50" w:rsidR="00705016" w:rsidRDefault="00705016" w:rsidP="0044732E">
            <w:r>
              <w:t>P</w:t>
            </w:r>
            <w:r w:rsidRPr="004A7111">
              <w:t xml:space="preserve">racovní výška </w:t>
            </w:r>
            <w:r>
              <w:t>min.</w:t>
            </w:r>
            <w:r w:rsidRPr="004A7111">
              <w:t xml:space="preserve"> 13m</w:t>
            </w:r>
          </w:p>
        </w:tc>
        <w:tc>
          <w:tcPr>
            <w:tcW w:w="2898" w:type="dxa"/>
          </w:tcPr>
          <w:p w14:paraId="7E5CFE4C" w14:textId="77777777" w:rsidR="00705016" w:rsidRPr="00502926" w:rsidRDefault="00705016" w:rsidP="00447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05016" w14:paraId="472B6E9C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</w:tcPr>
          <w:p w14:paraId="6F2FC5BE" w14:textId="084BF9A7" w:rsidR="00705016" w:rsidRPr="00502926" w:rsidRDefault="00705016" w:rsidP="0044732E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16C1FB05" w14:textId="0FBE88BE" w:rsidR="00705016" w:rsidRDefault="00705016" w:rsidP="0044732E">
            <w:r>
              <w:t>S</w:t>
            </w:r>
            <w:r w:rsidRPr="004A7111">
              <w:t xml:space="preserve">tranový dosah </w:t>
            </w:r>
            <w:r>
              <w:t xml:space="preserve">min. </w:t>
            </w:r>
            <w:r w:rsidRPr="004A7111">
              <w:t>6m</w:t>
            </w:r>
          </w:p>
        </w:tc>
        <w:tc>
          <w:tcPr>
            <w:tcW w:w="2898" w:type="dxa"/>
          </w:tcPr>
          <w:p w14:paraId="2AC79EFF" w14:textId="77777777" w:rsidR="00705016" w:rsidRPr="00502926" w:rsidRDefault="00705016" w:rsidP="004473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5016DA" w14:paraId="7BC2C88D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none" w:sz="0" w:space="0" w:color="auto"/>
            </w:tcBorders>
          </w:tcPr>
          <w:p w14:paraId="683F2592" w14:textId="50F57957" w:rsidR="005016DA" w:rsidRPr="00502926" w:rsidRDefault="00036E6C" w:rsidP="0044732E">
            <w:pPr>
              <w:rPr>
                <w:b w:val="0"/>
                <w:bCs w:val="0"/>
              </w:rPr>
            </w:pPr>
            <w:r w:rsidRPr="00036E6C">
              <w:rPr>
                <w:b w:val="0"/>
                <w:bCs w:val="0"/>
              </w:rPr>
              <w:t>nosnost pracovního koše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none" w:sz="0" w:space="0" w:color="auto"/>
              <w:right w:val="none" w:sz="0" w:space="0" w:color="auto"/>
            </w:tcBorders>
          </w:tcPr>
          <w:p w14:paraId="59913624" w14:textId="3044B8E6" w:rsidR="005016DA" w:rsidRDefault="00705016" w:rsidP="0044732E">
            <w:r>
              <w:t>Min.</w:t>
            </w:r>
            <w:r w:rsidR="00036E6C" w:rsidRPr="00036E6C">
              <w:t xml:space="preserve"> 250kg</w:t>
            </w:r>
          </w:p>
        </w:tc>
        <w:tc>
          <w:tcPr>
            <w:tcW w:w="2898" w:type="dxa"/>
          </w:tcPr>
          <w:p w14:paraId="32D6F6B2" w14:textId="77777777" w:rsidR="005016DA" w:rsidRPr="00502926" w:rsidRDefault="005016DA" w:rsidP="00447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5016DA" w14:paraId="08628207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15D97A6D" w14:textId="6AB75E04" w:rsidR="005016DA" w:rsidRPr="00036E6C" w:rsidRDefault="00705016" w:rsidP="0044732E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</w:t>
            </w:r>
            <w:r w:rsidR="00036E6C" w:rsidRPr="00036E6C">
              <w:rPr>
                <w:b w:val="0"/>
                <w:bCs w:val="0"/>
              </w:rPr>
              <w:t xml:space="preserve">toč výložníku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33A56CD" w14:textId="668D1DB2" w:rsidR="005016DA" w:rsidRPr="00036E6C" w:rsidRDefault="00705016" w:rsidP="0044732E">
            <w:r>
              <w:t>Min.</w:t>
            </w:r>
            <w:r w:rsidR="00BD1182" w:rsidRPr="00036E6C">
              <w:t xml:space="preserve"> </w:t>
            </w:r>
            <w:r w:rsidR="00036E6C" w:rsidRPr="00036E6C">
              <w:t>360°.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020E0F3" w14:textId="77777777" w:rsidR="005016DA" w:rsidRPr="00502926" w:rsidRDefault="005016DA" w:rsidP="004473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6ACB1E1D" w14:textId="77777777" w:rsidTr="00FD5784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6EB2BC9A" w14:textId="77777777" w:rsidR="00171618" w:rsidRDefault="00171618" w:rsidP="0044732E">
            <w:r w:rsidRPr="00036E6C">
              <w:rPr>
                <w:b w:val="0"/>
                <w:bCs w:val="0"/>
              </w:rPr>
              <w:t xml:space="preserve">Pohon plošiny </w:t>
            </w:r>
          </w:p>
          <w:p w14:paraId="7247E0CB" w14:textId="77777777" w:rsidR="00171618" w:rsidRDefault="00171618" w:rsidP="0044732E">
            <w:pPr>
              <w:rPr>
                <w:b w:val="0"/>
                <w:bCs w:val="0"/>
              </w:rPr>
            </w:pPr>
          </w:p>
          <w:p w14:paraId="56FE3725" w14:textId="77777777" w:rsidR="00171618" w:rsidRDefault="00171618" w:rsidP="0044732E"/>
          <w:p w14:paraId="4622FF6A" w14:textId="71965E41" w:rsidR="00171618" w:rsidRPr="00036E6C" w:rsidRDefault="00171618" w:rsidP="0044732E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DEF11" w14:textId="77777777" w:rsidR="00171618" w:rsidRDefault="00171618" w:rsidP="0044732E">
            <w:r>
              <w:t>H</w:t>
            </w:r>
            <w:r w:rsidRPr="00705016">
              <w:t>ydraulickým čerpadlem poháněným z motoru podvozku.</w:t>
            </w:r>
          </w:p>
          <w:p w14:paraId="47AD688E" w14:textId="66B1241F" w:rsidR="00171618" w:rsidRPr="00705016" w:rsidRDefault="00171618" w:rsidP="005B66F7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6290DF15" w14:textId="77777777" w:rsidR="00171618" w:rsidRPr="00502926" w:rsidRDefault="00171618" w:rsidP="00447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1E7CF71A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017F198D" w14:textId="77777777" w:rsidR="00171618" w:rsidRPr="00036E6C" w:rsidRDefault="0017161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3E834" w14:textId="5842887F" w:rsidR="00171618" w:rsidRDefault="00171618" w:rsidP="00171618">
            <w:r>
              <w:t>Nouzové spouštění</w:t>
            </w:r>
          </w:p>
        </w:tc>
        <w:tc>
          <w:tcPr>
            <w:tcW w:w="289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4EFCC4A" w14:textId="286155D0" w:rsidR="00171618" w:rsidRPr="00502926" w:rsidRDefault="00171618" w:rsidP="00171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BE0260" w14:paraId="452C73B7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  <w:tcBorders>
              <w:right w:val="single" w:sz="4" w:space="0" w:color="000000" w:themeColor="text1"/>
            </w:tcBorders>
          </w:tcPr>
          <w:p w14:paraId="0D4F378C" w14:textId="20DAF78A" w:rsidR="00BE0260" w:rsidRPr="00036E6C" w:rsidRDefault="00BE0260" w:rsidP="00171618">
            <w:pPr>
              <w:tabs>
                <w:tab w:val="left" w:pos="1140"/>
              </w:tabs>
              <w:rPr>
                <w:b w:val="0"/>
                <w:bCs w:val="0"/>
              </w:rPr>
            </w:pPr>
            <w:r w:rsidRPr="00036E6C">
              <w:rPr>
                <w:b w:val="0"/>
                <w:bCs w:val="0"/>
              </w:rPr>
              <w:t xml:space="preserve">Startování a vypínání motoru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312B6D3" w14:textId="6BD0DE82" w:rsidR="00BE0260" w:rsidRPr="00705016" w:rsidRDefault="00BE0260" w:rsidP="00171618">
            <w:r>
              <w:t>Z</w:t>
            </w:r>
            <w:r w:rsidRPr="00705016">
              <w:t xml:space="preserve"> kabiny podvozku, a z koše.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6FFC82A2" w14:textId="77777777" w:rsidR="00BE0260" w:rsidRPr="00502926" w:rsidRDefault="00BE0260" w:rsidP="001716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BE0260" w14:paraId="70FCE375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2F6D0387" w14:textId="77777777" w:rsidR="00BE0260" w:rsidRPr="00036E6C" w:rsidRDefault="00BE0260" w:rsidP="00171618">
            <w:pPr>
              <w:tabs>
                <w:tab w:val="left" w:pos="1140"/>
              </w:tabs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42D2D29" w14:textId="497DFA34" w:rsidR="00BE0260" w:rsidRDefault="00BE0260" w:rsidP="00171618">
            <w:r>
              <w:t>Ze s</w:t>
            </w:r>
            <w:r w:rsidRPr="00705016">
              <w:t>podního ovládacího pultu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542A2C93" w14:textId="310619ED" w:rsidR="00BE0260" w:rsidRPr="00502926" w:rsidRDefault="00BE0260" w:rsidP="00171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BE0260" w14:paraId="44D3FF9C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42BC79D0" w14:textId="77777777" w:rsidR="00BE0260" w:rsidRPr="00036E6C" w:rsidRDefault="00BE0260" w:rsidP="00171618">
            <w:pPr>
              <w:tabs>
                <w:tab w:val="left" w:pos="1140"/>
              </w:tabs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399E69F" w14:textId="56581AE3" w:rsidR="00BE0260" w:rsidRDefault="00BE0260" w:rsidP="00171618">
            <w:r>
              <w:t>Z</w:t>
            </w:r>
            <w:r w:rsidRPr="00705016">
              <w:t xml:space="preserve"> </w:t>
            </w:r>
            <w:r>
              <w:t xml:space="preserve">pracovního </w:t>
            </w:r>
            <w:r w:rsidRPr="00705016">
              <w:t>koše.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5231353B" w14:textId="521D703D" w:rsidR="00BE0260" w:rsidRPr="00502926" w:rsidRDefault="00BE0260" w:rsidP="001716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4EB341C2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4AF6FD24" w14:textId="77777777" w:rsidR="00171618" w:rsidRDefault="00171618" w:rsidP="00171618">
            <w:r>
              <w:rPr>
                <w:b w:val="0"/>
                <w:bCs w:val="0"/>
              </w:rPr>
              <w:t>Pracovní koš</w:t>
            </w:r>
          </w:p>
          <w:p w14:paraId="7F1F418E" w14:textId="0283BBFF" w:rsidR="00171618" w:rsidRPr="00036E6C" w:rsidRDefault="00171618" w:rsidP="0017161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18C4D" w14:textId="77777777" w:rsidR="00171618" w:rsidRDefault="00171618" w:rsidP="00171618">
            <w:r>
              <w:t>Minimální rozměry 700x1200mm</w:t>
            </w:r>
          </w:p>
          <w:p w14:paraId="6D22D6D9" w14:textId="09714172" w:rsidR="00171618" w:rsidRPr="00036E6C" w:rsidRDefault="00171618" w:rsidP="00171618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6C99432F" w14:textId="7BF675E1" w:rsidR="00171618" w:rsidRPr="00502926" w:rsidRDefault="00171618" w:rsidP="00171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0FF98017" w14:textId="77777777" w:rsidTr="00FD5784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194C0E72" w14:textId="77777777" w:rsidR="00171618" w:rsidRDefault="0017161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28875" w14:textId="7BF8173E" w:rsidR="00171618" w:rsidRDefault="00171618" w:rsidP="00171618">
            <w:r>
              <w:t>Ovládání plošiny z koše</w:t>
            </w:r>
          </w:p>
          <w:p w14:paraId="15D2F093" w14:textId="77777777" w:rsidR="00171618" w:rsidRDefault="00171618" w:rsidP="00171618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586403FA" w14:textId="51A07E22" w:rsidR="00171618" w:rsidRPr="00502926" w:rsidRDefault="00171618" w:rsidP="001716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161C10D6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71B3A5E7" w14:textId="77777777" w:rsidR="00171618" w:rsidRDefault="0017161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97C98" w14:textId="77777777" w:rsidR="00171618" w:rsidRDefault="00171618" w:rsidP="00171618">
            <w:r>
              <w:t>Hydraulický vyrovnávač koše</w:t>
            </w:r>
          </w:p>
          <w:p w14:paraId="13F08DED" w14:textId="77777777" w:rsidR="00171618" w:rsidRDefault="00171618" w:rsidP="00171618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E816C15" w14:textId="1513B8B8" w:rsidR="00171618" w:rsidRPr="00502926" w:rsidRDefault="00171618" w:rsidP="00171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38CF72B5" w14:textId="77777777" w:rsidTr="00FD5784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4DBEA5DA" w14:textId="77777777" w:rsidR="00171618" w:rsidRDefault="0017161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D2A91" w14:textId="77777777" w:rsidR="00171618" w:rsidRDefault="00171618" w:rsidP="00171618">
            <w:r>
              <w:t>Elektrohydraulické ovládání</w:t>
            </w:r>
          </w:p>
          <w:p w14:paraId="25ED7A4F" w14:textId="77777777" w:rsidR="00171618" w:rsidRDefault="00171618" w:rsidP="00171618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279E192" w14:textId="30A22092" w:rsidR="00171618" w:rsidRPr="00502926" w:rsidRDefault="00171618" w:rsidP="001716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3636A7EE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09706D56" w14:textId="77777777" w:rsidR="00171618" w:rsidRDefault="0017161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F3F14" w14:textId="6647C03D" w:rsidR="00171618" w:rsidRDefault="00171618" w:rsidP="00171618">
            <w:r>
              <w:t>Zásuvka 230V vč. Proudového chrániče</w:t>
            </w:r>
          </w:p>
        </w:tc>
        <w:tc>
          <w:tcPr>
            <w:tcW w:w="289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EC3BD00" w14:textId="56C83D94" w:rsidR="00171618" w:rsidRPr="00502926" w:rsidRDefault="00171618" w:rsidP="00171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090893BF" w14:textId="77777777" w:rsidTr="00FD5784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0F517B04" w14:textId="77777777" w:rsidR="00171618" w:rsidRDefault="00171618" w:rsidP="00171618">
            <w:r>
              <w:rPr>
                <w:b w:val="0"/>
                <w:bCs w:val="0"/>
              </w:rPr>
              <w:t>Plošina</w:t>
            </w:r>
          </w:p>
          <w:p w14:paraId="121F7EB6" w14:textId="332FD472" w:rsidR="00171618" w:rsidRPr="00036E6C" w:rsidRDefault="00171618" w:rsidP="0017161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B3D6A" w14:textId="77777777" w:rsidR="00171618" w:rsidRDefault="00171618" w:rsidP="00171618">
            <w:r>
              <w:t>Kontrola zasunutí opěr při jízdě</w:t>
            </w:r>
          </w:p>
          <w:p w14:paraId="5D4CD10D" w14:textId="6D807F99" w:rsidR="00171618" w:rsidRPr="00036E6C" w:rsidRDefault="00171618" w:rsidP="00171618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66FCBDC1" w14:textId="77777777" w:rsidR="00171618" w:rsidRPr="00502926" w:rsidRDefault="00171618" w:rsidP="001716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613AFA6F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394C06A4" w14:textId="77777777" w:rsidR="00171618" w:rsidRDefault="0017161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45AD2" w14:textId="77777777" w:rsidR="00171618" w:rsidRDefault="00171618" w:rsidP="00171618">
            <w:r>
              <w:t>Kontrola vysunutí opěr při činnosti</w:t>
            </w:r>
          </w:p>
          <w:p w14:paraId="34A79FD7" w14:textId="77777777" w:rsidR="00171618" w:rsidRDefault="00171618" w:rsidP="00171618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1DABC1EA" w14:textId="05852F08" w:rsidR="00171618" w:rsidRPr="0063524E" w:rsidRDefault="00171618" w:rsidP="00171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5ED76ECE" w14:textId="77777777" w:rsidTr="00FD578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2EA658A8" w14:textId="77777777" w:rsidR="00171618" w:rsidRDefault="0017161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6656B" w14:textId="77777777" w:rsidR="00171618" w:rsidRDefault="00171618" w:rsidP="00171618">
            <w:r>
              <w:t>Aretační podpěry + držák na 4 podložky</w:t>
            </w:r>
          </w:p>
          <w:p w14:paraId="3EA3E0D3" w14:textId="77777777" w:rsidR="00171618" w:rsidRDefault="00171618" w:rsidP="00171618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FF4D68B" w14:textId="616A00CC" w:rsidR="00171618" w:rsidRPr="0063524E" w:rsidRDefault="00171618" w:rsidP="001716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71618" w14:paraId="5B461E16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09C2CCA6" w14:textId="77777777" w:rsidR="00171618" w:rsidRDefault="0017161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1C0CB" w14:textId="2E0A18FF" w:rsidR="00171618" w:rsidRDefault="00171618" w:rsidP="00171618">
            <w:r>
              <w:t>Protiskluzová hliníková podlaha</w:t>
            </w:r>
          </w:p>
        </w:tc>
        <w:tc>
          <w:tcPr>
            <w:tcW w:w="289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CBDDFF9" w14:textId="3AAD8979" w:rsidR="00171618" w:rsidRPr="0063524E" w:rsidRDefault="00171618" w:rsidP="00171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53D82214" w14:textId="77777777" w:rsidTr="00FD5784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2918B8D1" w14:textId="5D6E299D" w:rsidR="00237C67" w:rsidRPr="00237C67" w:rsidRDefault="00237C67" w:rsidP="00171618">
            <w:r>
              <w:rPr>
                <w:b w:val="0"/>
                <w:bCs w:val="0"/>
              </w:rPr>
              <w:t xml:space="preserve">Vozidlo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A49D5" w14:textId="77777777" w:rsidR="00237C67" w:rsidRDefault="00237C67" w:rsidP="00171618">
            <w:r>
              <w:t>Nové dosud neregistrované</w:t>
            </w:r>
          </w:p>
          <w:p w14:paraId="3476E6C5" w14:textId="23E92032" w:rsidR="00237C67" w:rsidRPr="00036E6C" w:rsidRDefault="00237C67" w:rsidP="00171618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07FD9EC" w14:textId="77777777" w:rsidR="00237C67" w:rsidRPr="00502926" w:rsidRDefault="00237C67" w:rsidP="001716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24675079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7252FCD3" w14:textId="7540B50D" w:rsidR="00237C67" w:rsidRDefault="00237C67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76290" w14:textId="3CC5E83D" w:rsidR="00237C67" w:rsidRDefault="00237C67" w:rsidP="00CE152C">
            <w:r>
              <w:t xml:space="preserve">Motor o výkonu min 120kW, </w:t>
            </w:r>
          </w:p>
          <w:p w14:paraId="74BA223C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3C0541B" w14:textId="2C7540F4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550D5" w14:paraId="42F802BC" w14:textId="77777777" w:rsidTr="00FD5784">
        <w:trPr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1EF3BC35" w14:textId="77777777" w:rsidR="006550D5" w:rsidRDefault="006550D5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7FBAC" w14:textId="0AD14086" w:rsidR="006550D5" w:rsidRDefault="006550D5" w:rsidP="00CE152C">
            <w:r>
              <w:t>Palivo nafta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6CEB4BA" w14:textId="46F658F1" w:rsidR="006550D5" w:rsidRPr="0063524E" w:rsidRDefault="002129B4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129B4" w14:paraId="59AC1559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5D5B0973" w14:textId="77777777" w:rsidR="002129B4" w:rsidRDefault="002129B4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675BE" w14:textId="324BCDE4" w:rsidR="002129B4" w:rsidRDefault="002129B4" w:rsidP="00CE152C">
            <w:r>
              <w:t>V</w:t>
            </w:r>
            <w:r w:rsidRPr="00705016">
              <w:t>ozidl</w:t>
            </w:r>
            <w:r>
              <w:t>o</w:t>
            </w:r>
            <w:r w:rsidRPr="00705016">
              <w:t xml:space="preserve"> do 3500kg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95FC242" w14:textId="0148861B" w:rsidR="002129B4" w:rsidRPr="0063524E" w:rsidRDefault="002129B4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129B4" w14:paraId="5F120038" w14:textId="77777777" w:rsidTr="00FD5784">
        <w:trPr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31FFF997" w14:textId="77777777" w:rsidR="002129B4" w:rsidRDefault="002129B4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6E488" w14:textId="7160F278" w:rsidR="002129B4" w:rsidRDefault="002129B4" w:rsidP="00CE152C">
            <w:r>
              <w:t>S</w:t>
            </w:r>
            <w:r w:rsidRPr="00705016">
              <w:t xml:space="preserve"> pohonem všech kol</w:t>
            </w:r>
            <w:r>
              <w:t xml:space="preserve"> (4x4)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3D4A1B9C" w14:textId="73BEFEF9" w:rsidR="002129B4" w:rsidRPr="0063524E" w:rsidRDefault="002129B4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58E8AD3D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2A87026F" w14:textId="439B12CE" w:rsidR="00237C67" w:rsidRDefault="00237C67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A508F" w14:textId="77777777" w:rsidR="00237C67" w:rsidRDefault="00237C67" w:rsidP="00CE152C">
            <w:r>
              <w:t>Kabina min. pro 2 osoby</w:t>
            </w:r>
          </w:p>
          <w:p w14:paraId="187512F3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5E64B7B6" w14:textId="29498ED5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4415BF" w14:paraId="74DEF530" w14:textId="77777777" w:rsidTr="00FD5784">
        <w:trPr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0CE7DCA5" w14:textId="77777777" w:rsidR="004415BF" w:rsidRDefault="004415BF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86B07" w14:textId="4734F8A8" w:rsidR="004415BF" w:rsidRDefault="004415BF" w:rsidP="00CE152C">
            <w:r>
              <w:t>Vyhřívaná přední sedadla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BFEB126" w14:textId="620E8F1B" w:rsidR="004415BF" w:rsidRPr="0063524E" w:rsidRDefault="004415BF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4C20D8" w14:paraId="1F7E3608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20C013B4" w14:textId="77777777" w:rsidR="004C20D8" w:rsidRDefault="004C20D8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0A04F" w14:textId="738ED85F" w:rsidR="004C20D8" w:rsidRDefault="004C20D8" w:rsidP="00CE152C">
            <w:r>
              <w:t>Vyhřívané přední okno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FD2A7DB" w14:textId="237D9D03" w:rsidR="004C20D8" w:rsidRPr="0063524E" w:rsidRDefault="004C20D8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6F03899F" w14:textId="77777777" w:rsidTr="00FD5784">
        <w:trPr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714ADB1E" w14:textId="6A78EB33" w:rsidR="00237C67" w:rsidRDefault="00237C67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F915C3" w14:textId="77777777" w:rsidR="00237C67" w:rsidRDefault="00237C67" w:rsidP="00CE152C">
            <w:r>
              <w:t>Max. délka s nástavbou do 6m</w:t>
            </w:r>
          </w:p>
          <w:p w14:paraId="5FC5058F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4731BF0" w14:textId="05F95215" w:rsidR="00237C67" w:rsidRPr="0063524E" w:rsidRDefault="00237C67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147A83D9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75C384E1" w14:textId="515EDC55" w:rsidR="00237C67" w:rsidRDefault="00237C67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0332D" w14:textId="77777777" w:rsidR="00237C67" w:rsidRDefault="00237C67" w:rsidP="00CE152C">
            <w:r>
              <w:t>Max. výška s nástavbou do 3m</w:t>
            </w:r>
          </w:p>
          <w:p w14:paraId="68CDB022" w14:textId="77777777" w:rsidR="00237C67" w:rsidRDefault="00237C67" w:rsidP="006550D5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35EB070E" w14:textId="48CE94CB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550D5" w14:paraId="5B4E862C" w14:textId="77777777" w:rsidTr="00FD5784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1DA81514" w14:textId="77777777" w:rsidR="006550D5" w:rsidRDefault="006550D5" w:rsidP="0017161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1C6E4" w14:textId="77777777" w:rsidR="006550D5" w:rsidRDefault="006550D5" w:rsidP="006550D5">
            <w:r>
              <w:t>Klimatizace</w:t>
            </w:r>
          </w:p>
          <w:p w14:paraId="543D6BA5" w14:textId="77777777" w:rsidR="006550D5" w:rsidRDefault="006550D5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53576871" w14:textId="6388075E" w:rsidR="006550D5" w:rsidRPr="0063524E" w:rsidRDefault="00BE0260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12F72A9D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25A02FF6" w14:textId="2EF61E67" w:rsidR="00237C67" w:rsidRPr="00036E6C" w:rsidRDefault="00237C67" w:rsidP="0017161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B3B4F" w14:textId="66D936E8" w:rsidR="00237C67" w:rsidRDefault="00237C67" w:rsidP="00171618">
            <w:r>
              <w:t>ABS</w:t>
            </w:r>
          </w:p>
          <w:p w14:paraId="0D5CA9EA" w14:textId="042B4E17" w:rsidR="00237C67" w:rsidRPr="00036E6C" w:rsidRDefault="00237C67" w:rsidP="00CE152C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36EF3CAB" w14:textId="77777777" w:rsidR="00237C67" w:rsidRPr="00502926" w:rsidRDefault="00237C67" w:rsidP="00171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BE0260" w14:paraId="3855432C" w14:textId="77777777" w:rsidTr="00FD5784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0D2741A5" w14:textId="77777777" w:rsidR="00BE0260" w:rsidRPr="00036E6C" w:rsidRDefault="00BE0260" w:rsidP="0017161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E11C3" w14:textId="2EE1CAE5" w:rsidR="00BE0260" w:rsidRDefault="00BE0260" w:rsidP="00171618">
            <w:r>
              <w:t>EPS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4CC2FDE" w14:textId="748F8A58" w:rsidR="00BE0260" w:rsidRPr="0063524E" w:rsidRDefault="00BE0260" w:rsidP="001716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7E33A9DD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393B50CB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31626" w14:textId="77777777" w:rsidR="00237C67" w:rsidRDefault="00237C67" w:rsidP="00CE152C">
            <w:r>
              <w:t>Tempomat</w:t>
            </w:r>
          </w:p>
          <w:p w14:paraId="33975570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4FB56D6C" w14:textId="2842133A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1075975F" w14:textId="77777777" w:rsidTr="00FD578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1F087720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852BC" w14:textId="6BBB1B0C" w:rsidR="00237C67" w:rsidRDefault="00237C67" w:rsidP="00CE152C">
            <w:r>
              <w:t xml:space="preserve">Okno v zadní </w:t>
            </w:r>
            <w:r w:rsidR="00C31E04">
              <w:t>stěně</w:t>
            </w:r>
          </w:p>
          <w:p w14:paraId="22CED993" w14:textId="77777777" w:rsidR="00237C67" w:rsidRDefault="00237C67" w:rsidP="00C31E04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47D92CC" w14:textId="09E86F37" w:rsidR="00237C67" w:rsidRPr="0063524E" w:rsidRDefault="00237C67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31E04" w14:paraId="772B1436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532F5F2E" w14:textId="77777777" w:rsidR="00C31E04" w:rsidRPr="00036E6C" w:rsidRDefault="00C31E04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5D2D5" w14:textId="77777777" w:rsidR="00C31E04" w:rsidRDefault="00C31E04" w:rsidP="00C31E04">
            <w:r>
              <w:t>Elektricky ovládaná okna a zrcátka</w:t>
            </w:r>
          </w:p>
          <w:p w14:paraId="5B6352EF" w14:textId="77777777" w:rsidR="00C31E04" w:rsidRDefault="00C31E04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C7171E5" w14:textId="5C03C721" w:rsidR="00C31E04" w:rsidRPr="0063524E" w:rsidRDefault="00C31E04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6211E5DC" w14:textId="77777777" w:rsidTr="00FD578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0A3CC359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757B1" w14:textId="77777777" w:rsidR="00237C67" w:rsidRDefault="00237C67" w:rsidP="00CE152C">
            <w:r>
              <w:t>Centrální zamykání</w:t>
            </w:r>
          </w:p>
          <w:p w14:paraId="581EEAC6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352185AC" w14:textId="34FF4DF9" w:rsidR="00237C67" w:rsidRPr="0063524E" w:rsidRDefault="00237C67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0ED20102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63AC029C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D04C5" w14:textId="2DB2CBBC" w:rsidR="00237C67" w:rsidRDefault="00587053" w:rsidP="00CE152C">
            <w:r w:rsidRPr="00587053">
              <w:t>Autorádio s Bluetooth včetně handsfree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17DCDB33" w14:textId="415F1DC0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22473A8F" w14:textId="77777777" w:rsidTr="00FD578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297D5629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5D772" w14:textId="77777777" w:rsidR="00237C67" w:rsidRDefault="00237C67" w:rsidP="00CE152C">
            <w:r>
              <w:t>Airbagy řidiče i spolujezdce</w:t>
            </w:r>
          </w:p>
          <w:p w14:paraId="485F31B8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7033CFC" w14:textId="790535D9" w:rsidR="00237C67" w:rsidRPr="0063524E" w:rsidRDefault="00237C67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4F3A5FE6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219E3D78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67058" w14:textId="77777777" w:rsidR="00237C67" w:rsidRDefault="00237C67" w:rsidP="00CE152C">
            <w:r>
              <w:t>Povinná výbava dle předpisů</w:t>
            </w:r>
          </w:p>
          <w:p w14:paraId="4EA8DCF0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3F30D3CE" w14:textId="57EFC3A3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637D8C0B" w14:textId="77777777" w:rsidTr="00FD578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0D7DE123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09945" w14:textId="77777777" w:rsidR="00237C67" w:rsidRDefault="00237C67" w:rsidP="00CE152C">
            <w:r>
              <w:t>Rezervní kolo s ráfkem</w:t>
            </w:r>
          </w:p>
          <w:p w14:paraId="3132A261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E8C3295" w14:textId="24311D28" w:rsidR="00237C67" w:rsidRPr="0063524E" w:rsidRDefault="00237C67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084F3A07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62725D08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CC060" w14:textId="77777777" w:rsidR="00237C67" w:rsidRDefault="00237C67" w:rsidP="00CE152C">
            <w:r>
              <w:t>Zakládací klín</w:t>
            </w:r>
          </w:p>
          <w:p w14:paraId="5867F058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67C4426" w14:textId="0B385250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19A38EBC" w14:textId="77777777" w:rsidTr="00FD578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6271D850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C780F" w14:textId="77777777" w:rsidR="00237C67" w:rsidRDefault="00237C67" w:rsidP="00CE152C">
            <w:r>
              <w:t>Oranžový maják LED na kabině 2ks</w:t>
            </w:r>
          </w:p>
          <w:p w14:paraId="448450A0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315E29E" w14:textId="0ABA852E" w:rsidR="00237C67" w:rsidRPr="0063524E" w:rsidRDefault="00237C67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7DBAB05A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32A772C7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AF2F1" w14:textId="17FB3733" w:rsidR="00237C67" w:rsidRDefault="00237C67" w:rsidP="00CE152C">
            <w:r>
              <w:t>Zábleskové LED světlo vzadu 2ks (tzv predátor)</w:t>
            </w:r>
          </w:p>
          <w:p w14:paraId="5CEB03C6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3EFCA7B5" w14:textId="3093FF71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7BDB357B" w14:textId="77777777" w:rsidTr="00FD578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7E0C7895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6AC69" w14:textId="77777777" w:rsidR="00237C67" w:rsidRDefault="00237C67" w:rsidP="00CE152C">
            <w:r>
              <w:t>Zadní parkovací kamera</w:t>
            </w:r>
          </w:p>
          <w:p w14:paraId="3F7AF121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6A814259" w14:textId="38BB61B3" w:rsidR="00237C67" w:rsidRPr="0063524E" w:rsidRDefault="00237C67" w:rsidP="00CE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237C67" w14:paraId="3EDEE33B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239FB821" w14:textId="77777777" w:rsidR="00237C67" w:rsidRPr="00036E6C" w:rsidRDefault="00237C67" w:rsidP="00CE152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3002C" w14:textId="00A941FB" w:rsidR="00237C67" w:rsidRDefault="00237C67" w:rsidP="00E964A5">
            <w:r>
              <w:t>Tažné zařízení</w:t>
            </w:r>
            <w:r w:rsidR="00E964A5">
              <w:t xml:space="preserve"> </w:t>
            </w:r>
            <w:r w:rsidR="00E964A5" w:rsidRPr="00E964A5">
              <w:t>včetně 13pinové zásuvky</w:t>
            </w:r>
          </w:p>
          <w:p w14:paraId="41679AFC" w14:textId="77777777" w:rsidR="00237C67" w:rsidRDefault="00237C67" w:rsidP="00CE152C"/>
        </w:tc>
        <w:tc>
          <w:tcPr>
            <w:tcW w:w="289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EB19CF3" w14:textId="079FED18" w:rsidR="00237C67" w:rsidRPr="0063524E" w:rsidRDefault="00237C67" w:rsidP="00CE1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D196A" w14:paraId="2443E0B9" w14:textId="77777777" w:rsidTr="007B3AC1">
        <w:trPr>
          <w:trHeight w:val="1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8999B" w14:textId="52636156" w:rsidR="000D196A" w:rsidRPr="001C04C3" w:rsidRDefault="000D196A" w:rsidP="000D196A">
            <w:r w:rsidRPr="009F4751">
              <w:rPr>
                <w:rFonts w:ascii="Verdana" w:eastAsia="Times New Roman" w:hAnsi="Verdana" w:cs="Times New Roman"/>
                <w:color w:val="EE0000"/>
                <w:lang w:eastAsia="cs-CZ"/>
              </w:rPr>
              <w:t xml:space="preserve">Servisní středisko max. 50 km od sídla provozního střediska </w:t>
            </w:r>
            <w:r w:rsidRPr="009F4751">
              <w:rPr>
                <w:rFonts w:cs="Verdana"/>
                <w:color w:val="EE0000"/>
              </w:rPr>
              <w:t>přesná adresa (</w:t>
            </w:r>
            <w:r w:rsidRPr="009F4751">
              <w:rPr>
                <w:rFonts w:ascii="Verdana" w:eastAsia="Times New Roman" w:hAnsi="Verdana" w:cs="Times New Roman"/>
                <w:color w:val="EE0000"/>
                <w:lang w:eastAsia="cs-CZ"/>
              </w:rPr>
              <w:t>počítáno podle webové aplikace Google mapy, výběr: nejrychlejší trasy)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9BFC6" w14:textId="499A1175" w:rsidR="000D196A" w:rsidRDefault="000D196A" w:rsidP="000D196A">
            <w:r w:rsidRPr="00F954D0">
              <w:rPr>
                <w:rFonts w:ascii="Verdana" w:eastAsia="Times New Roman" w:hAnsi="Verdana" w:cs="Times New Roman"/>
                <w:color w:val="EE0000"/>
                <w:lang w:eastAsia="cs-CZ"/>
              </w:rPr>
              <w:t>dodavatel do posledního sloupce vepíše přesnou adresu servisního střediska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A1F0D09" w14:textId="77777777" w:rsidR="000D196A" w:rsidRPr="00502926" w:rsidRDefault="000D196A" w:rsidP="000D19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4F991CDE" w14:textId="77777777" w:rsidR="005016DA" w:rsidRDefault="005016DA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71593BBC" w14:textId="4E11D91F" w:rsidR="00502926" w:rsidRPr="003645B1" w:rsidRDefault="006A2C77" w:rsidP="003645B1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801563" w:rsidRPr="00801563">
        <w:rPr>
          <w:rFonts w:eastAsia="Times New Roman" w:cs="Times New Roman"/>
          <w:b/>
          <w:lang w:eastAsia="cs-CZ"/>
        </w:rPr>
        <w:t>Nákup autoplošiny pro OŘ PHA 2026</w:t>
      </w:r>
      <w:r w:rsidRPr="004A4A99">
        <w:rPr>
          <w:rFonts w:eastAsia="Times New Roman" w:cs="Times New Roman"/>
          <w:b/>
          <w:lang w:eastAsia="cs-CZ"/>
        </w:rPr>
        <w:t>“</w:t>
      </w:r>
      <w:r w:rsidRPr="004A4A99">
        <w:rPr>
          <w:rFonts w:eastAsia="Times New Roman" w:cs="Times New Roman"/>
          <w:lang w:eastAsia="cs-CZ"/>
        </w:rPr>
        <w:t xml:space="preserve">, </w:t>
      </w:r>
      <w:r w:rsidRPr="00477F47">
        <w:rPr>
          <w:rFonts w:eastAsia="Times New Roman" w:cs="Times New Roman"/>
          <w:lang w:eastAsia="cs-CZ"/>
        </w:rPr>
        <w:t xml:space="preserve">tímto čestně prohlašuje, že </w:t>
      </w:r>
      <w:r w:rsidRPr="005016DA">
        <w:rPr>
          <w:rFonts w:eastAsia="Times New Roman" w:cs="Times New Roman"/>
          <w:lang w:eastAsia="cs-CZ"/>
        </w:rPr>
        <w:t>dodávan</w:t>
      </w:r>
      <w:r w:rsidR="005016DA" w:rsidRPr="005016DA">
        <w:rPr>
          <w:rFonts w:eastAsia="Times New Roman" w:cs="Times New Roman"/>
          <w:lang w:eastAsia="cs-CZ"/>
        </w:rPr>
        <w:t>á</w:t>
      </w:r>
      <w:r w:rsidRPr="005016DA">
        <w:rPr>
          <w:rFonts w:eastAsia="Times New Roman" w:cs="Times New Roman"/>
          <w:lang w:eastAsia="cs-CZ"/>
        </w:rPr>
        <w:t xml:space="preserve"> zařízení splňují </w:t>
      </w:r>
      <w:r w:rsidRPr="00477F47">
        <w:rPr>
          <w:rFonts w:eastAsia="Times New Roman" w:cs="Times New Roman"/>
          <w:lang w:eastAsia="cs-CZ"/>
        </w:rPr>
        <w:t>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Specifikace předmětu 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sectPr w:rsidR="00502926" w:rsidRPr="003645B1" w:rsidSect="0046473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851" w:bottom="1474" w:left="1134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2D808" w14:textId="77777777" w:rsidR="00453815" w:rsidRDefault="00453815" w:rsidP="00962258">
      <w:pPr>
        <w:spacing w:after="0" w:line="240" w:lineRule="auto"/>
      </w:pPr>
      <w:r>
        <w:separator/>
      </w:r>
    </w:p>
  </w:endnote>
  <w:endnote w:type="continuationSeparator" w:id="0">
    <w:p w14:paraId="6578919A" w14:textId="77777777" w:rsidR="00453815" w:rsidRDefault="0045381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7C039" w14:textId="77777777" w:rsidR="00453815" w:rsidRDefault="00453815" w:rsidP="00962258">
      <w:pPr>
        <w:spacing w:after="0" w:line="240" w:lineRule="auto"/>
      </w:pPr>
      <w:r>
        <w:separator/>
      </w:r>
    </w:p>
  </w:footnote>
  <w:footnote w:type="continuationSeparator" w:id="0">
    <w:p w14:paraId="629872B1" w14:textId="77777777" w:rsidR="00453815" w:rsidRDefault="0045381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5"/>
  </w:num>
  <w:num w:numId="2" w16cid:durableId="243729155">
    <w:abstractNumId w:val="1"/>
  </w:num>
  <w:num w:numId="3" w16cid:durableId="3335811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1"/>
  </w:num>
  <w:num w:numId="5" w16cid:durableId="1031960409">
    <w:abstractNumId w:val="6"/>
  </w:num>
  <w:num w:numId="6" w16cid:durableId="1415591835">
    <w:abstractNumId w:val="7"/>
  </w:num>
  <w:num w:numId="7" w16cid:durableId="1033774228">
    <w:abstractNumId w:val="0"/>
  </w:num>
  <w:num w:numId="8" w16cid:durableId="1578396757">
    <w:abstractNumId w:val="8"/>
  </w:num>
  <w:num w:numId="9" w16cid:durableId="1940528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7"/>
  </w:num>
  <w:num w:numId="11" w16cid:durableId="1524245538">
    <w:abstractNumId w:val="1"/>
  </w:num>
  <w:num w:numId="12" w16cid:durableId="2112583686">
    <w:abstractNumId w:val="7"/>
  </w:num>
  <w:num w:numId="13" w16cid:durableId="1603107438">
    <w:abstractNumId w:val="7"/>
  </w:num>
  <w:num w:numId="14" w16cid:durableId="1119564384">
    <w:abstractNumId w:val="7"/>
  </w:num>
  <w:num w:numId="15" w16cid:durableId="1083182316">
    <w:abstractNumId w:val="7"/>
  </w:num>
  <w:num w:numId="16" w16cid:durableId="1345207523">
    <w:abstractNumId w:val="13"/>
  </w:num>
  <w:num w:numId="17" w16cid:durableId="2083018090">
    <w:abstractNumId w:val="5"/>
  </w:num>
  <w:num w:numId="18" w16cid:durableId="1636107424">
    <w:abstractNumId w:val="13"/>
  </w:num>
  <w:num w:numId="19" w16cid:durableId="851260653">
    <w:abstractNumId w:val="13"/>
  </w:num>
  <w:num w:numId="20" w16cid:durableId="1865241673">
    <w:abstractNumId w:val="13"/>
  </w:num>
  <w:num w:numId="21" w16cid:durableId="1369377143">
    <w:abstractNumId w:val="13"/>
  </w:num>
  <w:num w:numId="22" w16cid:durableId="1472212843">
    <w:abstractNumId w:val="7"/>
  </w:num>
  <w:num w:numId="23" w16cid:durableId="2096900694">
    <w:abstractNumId w:val="1"/>
  </w:num>
  <w:num w:numId="24" w16cid:durableId="1133017788">
    <w:abstractNumId w:val="7"/>
  </w:num>
  <w:num w:numId="25" w16cid:durableId="643776845">
    <w:abstractNumId w:val="7"/>
  </w:num>
  <w:num w:numId="26" w16cid:durableId="341706481">
    <w:abstractNumId w:val="7"/>
  </w:num>
  <w:num w:numId="27" w16cid:durableId="684090832">
    <w:abstractNumId w:val="7"/>
  </w:num>
  <w:num w:numId="28" w16cid:durableId="1006326708">
    <w:abstractNumId w:val="13"/>
  </w:num>
  <w:num w:numId="29" w16cid:durableId="1567063156">
    <w:abstractNumId w:val="5"/>
  </w:num>
  <w:num w:numId="30" w16cid:durableId="1668943181">
    <w:abstractNumId w:val="13"/>
  </w:num>
  <w:num w:numId="31" w16cid:durableId="874579252">
    <w:abstractNumId w:val="13"/>
  </w:num>
  <w:num w:numId="32" w16cid:durableId="1891574919">
    <w:abstractNumId w:val="13"/>
  </w:num>
  <w:num w:numId="33" w16cid:durableId="1558397422">
    <w:abstractNumId w:val="13"/>
  </w:num>
  <w:num w:numId="34" w16cid:durableId="1080907186">
    <w:abstractNumId w:val="2"/>
  </w:num>
  <w:num w:numId="35" w16cid:durableId="1677152385">
    <w:abstractNumId w:val="3"/>
  </w:num>
  <w:num w:numId="36" w16cid:durableId="804003955">
    <w:abstractNumId w:val="4"/>
  </w:num>
  <w:num w:numId="37" w16cid:durableId="1040012196">
    <w:abstractNumId w:val="12"/>
  </w:num>
  <w:num w:numId="38" w16cid:durableId="76318359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36E6C"/>
    <w:rsid w:val="00045C88"/>
    <w:rsid w:val="00047F7E"/>
    <w:rsid w:val="00072C1E"/>
    <w:rsid w:val="00093A07"/>
    <w:rsid w:val="00093B66"/>
    <w:rsid w:val="000C0A56"/>
    <w:rsid w:val="000C1B90"/>
    <w:rsid w:val="000D196A"/>
    <w:rsid w:val="000E23A7"/>
    <w:rsid w:val="000F2BE1"/>
    <w:rsid w:val="001001A9"/>
    <w:rsid w:val="0010693F"/>
    <w:rsid w:val="00114472"/>
    <w:rsid w:val="00116A91"/>
    <w:rsid w:val="00124932"/>
    <w:rsid w:val="001254B9"/>
    <w:rsid w:val="001368A8"/>
    <w:rsid w:val="0015418F"/>
    <w:rsid w:val="001550BC"/>
    <w:rsid w:val="001605B9"/>
    <w:rsid w:val="00162850"/>
    <w:rsid w:val="0016603C"/>
    <w:rsid w:val="00170EC5"/>
    <w:rsid w:val="00171618"/>
    <w:rsid w:val="00173856"/>
    <w:rsid w:val="001747C1"/>
    <w:rsid w:val="00184743"/>
    <w:rsid w:val="00185A61"/>
    <w:rsid w:val="00193A10"/>
    <w:rsid w:val="00194C7C"/>
    <w:rsid w:val="00197388"/>
    <w:rsid w:val="001A1E5D"/>
    <w:rsid w:val="001C04C3"/>
    <w:rsid w:val="001C4EF4"/>
    <w:rsid w:val="001F30D4"/>
    <w:rsid w:val="001F4C80"/>
    <w:rsid w:val="002039EB"/>
    <w:rsid w:val="00207DF5"/>
    <w:rsid w:val="002129B4"/>
    <w:rsid w:val="00217FF7"/>
    <w:rsid w:val="00223E78"/>
    <w:rsid w:val="00235686"/>
    <w:rsid w:val="00237C67"/>
    <w:rsid w:val="002551B5"/>
    <w:rsid w:val="00255BC8"/>
    <w:rsid w:val="0026050B"/>
    <w:rsid w:val="00280E07"/>
    <w:rsid w:val="002A201C"/>
    <w:rsid w:val="002C31BF"/>
    <w:rsid w:val="002D08B1"/>
    <w:rsid w:val="002D2E78"/>
    <w:rsid w:val="002D698B"/>
    <w:rsid w:val="002E0CD7"/>
    <w:rsid w:val="002E4A8B"/>
    <w:rsid w:val="00341DCF"/>
    <w:rsid w:val="003444DC"/>
    <w:rsid w:val="00347C27"/>
    <w:rsid w:val="0035359A"/>
    <w:rsid w:val="00353FB3"/>
    <w:rsid w:val="00357BC6"/>
    <w:rsid w:val="003645B1"/>
    <w:rsid w:val="003956C6"/>
    <w:rsid w:val="003A1291"/>
    <w:rsid w:val="003B2D4B"/>
    <w:rsid w:val="003C3EEF"/>
    <w:rsid w:val="003D55BE"/>
    <w:rsid w:val="00415E5C"/>
    <w:rsid w:val="0043482B"/>
    <w:rsid w:val="00441430"/>
    <w:rsid w:val="004415BF"/>
    <w:rsid w:val="00450F07"/>
    <w:rsid w:val="00453815"/>
    <w:rsid w:val="00453CD3"/>
    <w:rsid w:val="00460660"/>
    <w:rsid w:val="0046473E"/>
    <w:rsid w:val="0047748E"/>
    <w:rsid w:val="00486107"/>
    <w:rsid w:val="00491827"/>
    <w:rsid w:val="004A722C"/>
    <w:rsid w:val="004B348C"/>
    <w:rsid w:val="004B77E2"/>
    <w:rsid w:val="004C07CD"/>
    <w:rsid w:val="004C20D8"/>
    <w:rsid w:val="004C4399"/>
    <w:rsid w:val="004C787C"/>
    <w:rsid w:val="004D51F9"/>
    <w:rsid w:val="004E143C"/>
    <w:rsid w:val="004E3A53"/>
    <w:rsid w:val="004F20BC"/>
    <w:rsid w:val="004F4B9B"/>
    <w:rsid w:val="004F69EA"/>
    <w:rsid w:val="005016DA"/>
    <w:rsid w:val="005017CC"/>
    <w:rsid w:val="00502926"/>
    <w:rsid w:val="00511AB9"/>
    <w:rsid w:val="00520105"/>
    <w:rsid w:val="005227FB"/>
    <w:rsid w:val="00523EA7"/>
    <w:rsid w:val="00531A6A"/>
    <w:rsid w:val="00546AB1"/>
    <w:rsid w:val="00553375"/>
    <w:rsid w:val="00557C28"/>
    <w:rsid w:val="005736B7"/>
    <w:rsid w:val="00575E5A"/>
    <w:rsid w:val="00587053"/>
    <w:rsid w:val="005946C4"/>
    <w:rsid w:val="005B66F7"/>
    <w:rsid w:val="005D7135"/>
    <w:rsid w:val="005F1404"/>
    <w:rsid w:val="00603F22"/>
    <w:rsid w:val="0061068E"/>
    <w:rsid w:val="00614DD0"/>
    <w:rsid w:val="006550D5"/>
    <w:rsid w:val="00660AD3"/>
    <w:rsid w:val="00677B7F"/>
    <w:rsid w:val="006A2C77"/>
    <w:rsid w:val="006A52CE"/>
    <w:rsid w:val="006A5570"/>
    <w:rsid w:val="006A689C"/>
    <w:rsid w:val="006B3D79"/>
    <w:rsid w:val="006B6C45"/>
    <w:rsid w:val="006D57F1"/>
    <w:rsid w:val="006D7701"/>
    <w:rsid w:val="006D7AFE"/>
    <w:rsid w:val="006E0578"/>
    <w:rsid w:val="006E07EE"/>
    <w:rsid w:val="006E0C49"/>
    <w:rsid w:val="006E314D"/>
    <w:rsid w:val="00705016"/>
    <w:rsid w:val="00710723"/>
    <w:rsid w:val="00720B18"/>
    <w:rsid w:val="00723ED1"/>
    <w:rsid w:val="00740831"/>
    <w:rsid w:val="00743525"/>
    <w:rsid w:val="00757133"/>
    <w:rsid w:val="00757C2D"/>
    <w:rsid w:val="0076286B"/>
    <w:rsid w:val="00766846"/>
    <w:rsid w:val="007705A1"/>
    <w:rsid w:val="00771163"/>
    <w:rsid w:val="0077673A"/>
    <w:rsid w:val="007846E1"/>
    <w:rsid w:val="007905C2"/>
    <w:rsid w:val="00792903"/>
    <w:rsid w:val="007B17F9"/>
    <w:rsid w:val="007B3AC1"/>
    <w:rsid w:val="007B570C"/>
    <w:rsid w:val="007C07B2"/>
    <w:rsid w:val="007C589B"/>
    <w:rsid w:val="007C7FCF"/>
    <w:rsid w:val="007E4A6E"/>
    <w:rsid w:val="007E7223"/>
    <w:rsid w:val="007F56A7"/>
    <w:rsid w:val="00801563"/>
    <w:rsid w:val="00803310"/>
    <w:rsid w:val="00807DD0"/>
    <w:rsid w:val="00824D23"/>
    <w:rsid w:val="00826EB4"/>
    <w:rsid w:val="008659F3"/>
    <w:rsid w:val="00874672"/>
    <w:rsid w:val="00874729"/>
    <w:rsid w:val="00874880"/>
    <w:rsid w:val="00877710"/>
    <w:rsid w:val="00886D4B"/>
    <w:rsid w:val="00895406"/>
    <w:rsid w:val="00895599"/>
    <w:rsid w:val="00896E79"/>
    <w:rsid w:val="008A3568"/>
    <w:rsid w:val="008B666F"/>
    <w:rsid w:val="008D03B9"/>
    <w:rsid w:val="008E074E"/>
    <w:rsid w:val="008E2E56"/>
    <w:rsid w:val="008F18D6"/>
    <w:rsid w:val="008F5A4E"/>
    <w:rsid w:val="00900D10"/>
    <w:rsid w:val="0090351F"/>
    <w:rsid w:val="00904780"/>
    <w:rsid w:val="00906B65"/>
    <w:rsid w:val="0090796B"/>
    <w:rsid w:val="00920E18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327A"/>
    <w:rsid w:val="009833E1"/>
    <w:rsid w:val="00992D9C"/>
    <w:rsid w:val="00996CB8"/>
    <w:rsid w:val="009A150C"/>
    <w:rsid w:val="009B14A9"/>
    <w:rsid w:val="009B2E97"/>
    <w:rsid w:val="009C730E"/>
    <w:rsid w:val="009D46B7"/>
    <w:rsid w:val="009E07F4"/>
    <w:rsid w:val="009F3193"/>
    <w:rsid w:val="009F392E"/>
    <w:rsid w:val="009F4751"/>
    <w:rsid w:val="00A24FCA"/>
    <w:rsid w:val="00A44A3D"/>
    <w:rsid w:val="00A6177B"/>
    <w:rsid w:val="00A66136"/>
    <w:rsid w:val="00A83CAE"/>
    <w:rsid w:val="00A8726E"/>
    <w:rsid w:val="00AA10BD"/>
    <w:rsid w:val="00AA1593"/>
    <w:rsid w:val="00AA4711"/>
    <w:rsid w:val="00AA4CBB"/>
    <w:rsid w:val="00AA65FA"/>
    <w:rsid w:val="00AA6F36"/>
    <w:rsid w:val="00AA7351"/>
    <w:rsid w:val="00AD056F"/>
    <w:rsid w:val="00AD6731"/>
    <w:rsid w:val="00AE1727"/>
    <w:rsid w:val="00AF2069"/>
    <w:rsid w:val="00B15D0D"/>
    <w:rsid w:val="00B66F32"/>
    <w:rsid w:val="00B75EE1"/>
    <w:rsid w:val="00B773B6"/>
    <w:rsid w:val="00B77481"/>
    <w:rsid w:val="00B8518B"/>
    <w:rsid w:val="00BB5B80"/>
    <w:rsid w:val="00BD1182"/>
    <w:rsid w:val="00BD500B"/>
    <w:rsid w:val="00BD7E91"/>
    <w:rsid w:val="00BE0260"/>
    <w:rsid w:val="00C02D0A"/>
    <w:rsid w:val="00C03A6E"/>
    <w:rsid w:val="00C11F1B"/>
    <w:rsid w:val="00C237D9"/>
    <w:rsid w:val="00C31E04"/>
    <w:rsid w:val="00C32877"/>
    <w:rsid w:val="00C44F6A"/>
    <w:rsid w:val="00C47AE3"/>
    <w:rsid w:val="00C534C8"/>
    <w:rsid w:val="00C7607C"/>
    <w:rsid w:val="00C82B70"/>
    <w:rsid w:val="00CA1081"/>
    <w:rsid w:val="00CA17E2"/>
    <w:rsid w:val="00CA7E1E"/>
    <w:rsid w:val="00CB10D3"/>
    <w:rsid w:val="00CC76E3"/>
    <w:rsid w:val="00CD1FC4"/>
    <w:rsid w:val="00CD57AB"/>
    <w:rsid w:val="00CE152C"/>
    <w:rsid w:val="00CF2FFA"/>
    <w:rsid w:val="00D045B2"/>
    <w:rsid w:val="00D21061"/>
    <w:rsid w:val="00D40630"/>
    <w:rsid w:val="00D4108E"/>
    <w:rsid w:val="00D6163D"/>
    <w:rsid w:val="00D65DEB"/>
    <w:rsid w:val="00D73D46"/>
    <w:rsid w:val="00D75ADC"/>
    <w:rsid w:val="00D80330"/>
    <w:rsid w:val="00D831A3"/>
    <w:rsid w:val="00D836A3"/>
    <w:rsid w:val="00D85C6E"/>
    <w:rsid w:val="00DC75F3"/>
    <w:rsid w:val="00DD46F3"/>
    <w:rsid w:val="00DE20DE"/>
    <w:rsid w:val="00DE56F2"/>
    <w:rsid w:val="00DF116D"/>
    <w:rsid w:val="00E2066D"/>
    <w:rsid w:val="00E224E6"/>
    <w:rsid w:val="00E351D6"/>
    <w:rsid w:val="00E4009D"/>
    <w:rsid w:val="00E54FBA"/>
    <w:rsid w:val="00E964A5"/>
    <w:rsid w:val="00EA5C2C"/>
    <w:rsid w:val="00EB104F"/>
    <w:rsid w:val="00EB306E"/>
    <w:rsid w:val="00ED14BD"/>
    <w:rsid w:val="00EE7A9C"/>
    <w:rsid w:val="00EF0EC6"/>
    <w:rsid w:val="00EF4CA9"/>
    <w:rsid w:val="00F0533E"/>
    <w:rsid w:val="00F1048D"/>
    <w:rsid w:val="00F12DEC"/>
    <w:rsid w:val="00F13145"/>
    <w:rsid w:val="00F1715C"/>
    <w:rsid w:val="00F17C93"/>
    <w:rsid w:val="00F20614"/>
    <w:rsid w:val="00F243A4"/>
    <w:rsid w:val="00F25176"/>
    <w:rsid w:val="00F27B3D"/>
    <w:rsid w:val="00F310F8"/>
    <w:rsid w:val="00F35939"/>
    <w:rsid w:val="00F45607"/>
    <w:rsid w:val="00F50CC1"/>
    <w:rsid w:val="00F5558F"/>
    <w:rsid w:val="00F611A7"/>
    <w:rsid w:val="00F659EB"/>
    <w:rsid w:val="00F86BA6"/>
    <w:rsid w:val="00F93B98"/>
    <w:rsid w:val="00F954D0"/>
    <w:rsid w:val="00FB0E45"/>
    <w:rsid w:val="00FB6325"/>
    <w:rsid w:val="00FC6389"/>
    <w:rsid w:val="00FD15AB"/>
    <w:rsid w:val="00FD5784"/>
    <w:rsid w:val="00FE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4</Pages>
  <Words>915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Mantlíková Lucie</cp:lastModifiedBy>
  <cp:revision>43</cp:revision>
  <cp:lastPrinted>2026-06-22T07:10:00Z</cp:lastPrinted>
  <dcterms:created xsi:type="dcterms:W3CDTF">2026-06-19T12:11:00Z</dcterms:created>
  <dcterms:modified xsi:type="dcterms:W3CDTF">2026-06-30T08:42:00Z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